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5FF1F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39B928B2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F5B05BD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1F7EBAB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>
        <w:rPr>
          <w:rFonts w:ascii="Courier New" w:hAnsi="Courier New"/>
          <w:u w:val="single"/>
        </w:rPr>
        <w:t xml:space="preserve">        </w:t>
      </w:r>
      <w:proofErr w:type="gramStart"/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proofErr w:type="gramEnd"/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ab/>
        <w:t xml:space="preserve">           (Name und Anschrift des Bieters)</w:t>
      </w:r>
      <w:r w:rsidR="00F76F95">
        <w:rPr>
          <w:rFonts w:ascii="Arial" w:hAnsi="Arial"/>
          <w:sz w:val="18"/>
        </w:rPr>
        <w:tab/>
      </w:r>
      <w:r w:rsidR="00F76F95">
        <w:rPr>
          <w:rFonts w:ascii="Arial" w:hAnsi="Arial"/>
          <w:sz w:val="18"/>
        </w:rPr>
        <w:tab/>
        <w:t xml:space="preserve">       Ort</w:t>
      </w:r>
      <w:r w:rsidR="00F76F95">
        <w:rPr>
          <w:rFonts w:ascii="Arial" w:hAnsi="Arial"/>
          <w:sz w:val="18"/>
        </w:rPr>
        <w:tab/>
        <w:t>Datum</w:t>
      </w:r>
      <w:r>
        <w:rPr>
          <w:rFonts w:ascii="Arial" w:hAnsi="Arial"/>
          <w:sz w:val="18"/>
        </w:rPr>
        <w:br/>
      </w:r>
    </w:p>
    <w:p w14:paraId="0F18C7F4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4BBA465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6D9E9ED7" w14:textId="77777777" w:rsidR="00693597" w:rsidRDefault="00F76F95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C5403C7" wp14:editId="7E21B33E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097DA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78DE77A2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A08235" w14:textId="604700E8" w:rsidR="00693597" w:rsidRPr="0038761D" w:rsidRDefault="0029272C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01.1</w:t>
                            </w:r>
                            <w:r w:rsidR="00D9683A">
                              <w:rPr>
                                <w:rFonts w:ascii="Arial" w:hAnsi="Arial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403C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525097DA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78DE77A2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A08235" w14:textId="604700E8" w:rsidR="00693597" w:rsidRPr="0038761D" w:rsidRDefault="0029272C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01.1</w:t>
                      </w:r>
                      <w:r w:rsidR="00D9683A">
                        <w:rPr>
                          <w:rFonts w:ascii="Arial" w:hAnsi="Arial"/>
                        </w:rPr>
                        <w:t>1</w:t>
                      </w:r>
                      <w:r>
                        <w:rPr>
                          <w:rFonts w:ascii="Arial" w:hAnsi="Arial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6DE65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18pt" o:ole="">
            <v:imagedata r:id="rId7" o:title=""/>
          </v:shape>
          <o:OLEObject Type="Embed" ProgID="Paint.Picture" ShapeID="_x0000_i1025" DrawAspect="Content" ObjectID="_1846937118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79408A6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3C0970D9" w14:textId="77777777" w:rsidR="008916E3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513B04EE" w14:textId="77777777" w:rsidR="008916E3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6"/>
        </w:rPr>
      </w:pPr>
    </w:p>
    <w:p w14:paraId="6038FEF8" w14:textId="77777777" w:rsidR="00693597" w:rsidRDefault="00F76F95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  <w:t>13407</w:t>
      </w:r>
      <w:r w:rsidR="008916E3">
        <w:rPr>
          <w:rFonts w:ascii="Arial Black" w:hAnsi="Arial Black"/>
          <w:sz w:val="22"/>
        </w:rPr>
        <w:t xml:space="preserve"> Berlin</w:t>
      </w:r>
      <w:r>
        <w:rPr>
          <w:rFonts w:ascii="Arial" w:hAnsi="Arial"/>
          <w:sz w:val="22"/>
        </w:rPr>
        <w:t xml:space="preserve">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059A4823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50C8E067" w14:textId="77777777" w:rsidTr="00A677DB">
        <w:trPr>
          <w:cantSplit/>
          <w:trHeight w:val="116"/>
        </w:trPr>
        <w:tc>
          <w:tcPr>
            <w:tcW w:w="2640" w:type="dxa"/>
          </w:tcPr>
          <w:p w14:paraId="0ACE2A9A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14284BB" w14:textId="77777777" w:rsidR="0029272C" w:rsidRPr="0029272C" w:rsidRDefault="0029272C" w:rsidP="0029272C">
            <w:pPr>
              <w:pStyle w:val="Kopfzeile"/>
              <w:rPr>
                <w:rFonts w:ascii="Arial Black" w:hAnsi="Arial Black"/>
                <w:sz w:val="18"/>
                <w:szCs w:val="18"/>
              </w:rPr>
            </w:pPr>
            <w:r w:rsidRPr="0029272C">
              <w:rPr>
                <w:rFonts w:ascii="Arial Black" w:hAnsi="Arial Black"/>
                <w:sz w:val="18"/>
                <w:szCs w:val="18"/>
              </w:rPr>
              <w:t xml:space="preserve">Rahmenvereinbarung über die Lieferung, Installation, </w:t>
            </w:r>
          </w:p>
          <w:p w14:paraId="22451F27" w14:textId="2645AACB" w:rsidR="000D4CE4" w:rsidRPr="0029272C" w:rsidRDefault="0029272C" w:rsidP="0029272C">
            <w:pPr>
              <w:rPr>
                <w:sz w:val="22"/>
                <w:szCs w:val="22"/>
                <w:highlight w:val="yellow"/>
              </w:rPr>
            </w:pPr>
            <w:r w:rsidRPr="0029272C">
              <w:rPr>
                <w:rFonts w:ascii="Arial Black" w:hAnsi="Arial Black"/>
                <w:sz w:val="18"/>
                <w:szCs w:val="18"/>
              </w:rPr>
              <w:t>Inbetriebnahme und Einweisung von Überwachungssystemen</w:t>
            </w:r>
          </w:p>
        </w:tc>
      </w:tr>
      <w:tr w:rsidR="000D4CE4" w:rsidRPr="0077134F" w14:paraId="672F6CE0" w14:textId="77777777" w:rsidTr="00A677DB">
        <w:trPr>
          <w:cantSplit/>
          <w:trHeight w:val="115"/>
        </w:trPr>
        <w:tc>
          <w:tcPr>
            <w:tcW w:w="2640" w:type="dxa"/>
          </w:tcPr>
          <w:p w14:paraId="4555A2F7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0159A584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02FBF72F" w14:textId="77777777" w:rsidTr="00D64C78">
        <w:trPr>
          <w:cantSplit/>
          <w:trHeight w:val="444"/>
        </w:trPr>
        <w:tc>
          <w:tcPr>
            <w:tcW w:w="2640" w:type="dxa"/>
          </w:tcPr>
          <w:p w14:paraId="2170C8DC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</w:t>
            </w:r>
            <w:proofErr w:type="gramStart"/>
            <w:r>
              <w:rPr>
                <w:rFonts w:ascii="Arial Black" w:hAnsi="Arial Black"/>
                <w:szCs w:val="22"/>
              </w:rPr>
              <w:t>Nr. :</w:t>
            </w:r>
            <w:proofErr w:type="gramEnd"/>
          </w:p>
        </w:tc>
        <w:tc>
          <w:tcPr>
            <w:tcW w:w="6572" w:type="dxa"/>
            <w:vAlign w:val="center"/>
          </w:tcPr>
          <w:p w14:paraId="7ED66C0C" w14:textId="50312378" w:rsidR="000D4CE4" w:rsidRPr="00BE7F7F" w:rsidRDefault="00F76F95" w:rsidP="00551C5B">
            <w:pPr>
              <w:pStyle w:val="Kopfzeile"/>
              <w:tabs>
                <w:tab w:val="clear" w:pos="4536"/>
                <w:tab w:val="clear" w:pos="9072"/>
              </w:tabs>
              <w:rPr>
                <w:sz w:val="22"/>
                <w:szCs w:val="22"/>
                <w:highlight w:val="yellow"/>
              </w:rPr>
            </w:pPr>
            <w:r w:rsidRPr="00F76F95">
              <w:rPr>
                <w:rFonts w:ascii="Arial" w:hAnsi="Arial"/>
                <w:sz w:val="22"/>
                <w:szCs w:val="22"/>
              </w:rPr>
              <w:t>VSG-SEK-20</w:t>
            </w:r>
            <w:r w:rsidR="002F0651">
              <w:rPr>
                <w:rFonts w:ascii="Arial" w:hAnsi="Arial"/>
                <w:sz w:val="22"/>
                <w:szCs w:val="22"/>
              </w:rPr>
              <w:t>2</w:t>
            </w:r>
            <w:r w:rsidR="00D64C78">
              <w:rPr>
                <w:rFonts w:ascii="Arial" w:hAnsi="Arial"/>
                <w:sz w:val="22"/>
                <w:szCs w:val="22"/>
              </w:rPr>
              <w:t>6</w:t>
            </w:r>
            <w:r w:rsidR="00442277">
              <w:rPr>
                <w:rFonts w:ascii="Arial" w:hAnsi="Arial"/>
                <w:sz w:val="22"/>
                <w:szCs w:val="22"/>
              </w:rPr>
              <w:t>-</w:t>
            </w:r>
            <w:r w:rsidR="00D64C78">
              <w:rPr>
                <w:rFonts w:ascii="Arial" w:hAnsi="Arial"/>
                <w:sz w:val="22"/>
                <w:szCs w:val="22"/>
              </w:rPr>
              <w:t>18</w:t>
            </w:r>
          </w:p>
        </w:tc>
      </w:tr>
    </w:tbl>
    <w:p w14:paraId="17466C11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03AC7F2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</w:t>
      </w:r>
      <w:r w:rsidR="00115F72" w:rsidRPr="00115F72">
        <w:rPr>
          <w:rFonts w:ascii="Arial" w:hAnsi="Arial"/>
        </w:rPr>
        <w:t>Vivantes Netzwerk für Gesundheit GmbH</w:t>
      </w:r>
    </w:p>
    <w:p w14:paraId="0B97B845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5684D727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477788">
        <w:rPr>
          <w:rFonts w:ascii="Arial" w:hAnsi="Arial"/>
          <w:sz w:val="18"/>
        </w:rPr>
        <w:t>Bindefrist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413ED3D3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 xml:space="preserve">esteht </w:t>
      </w:r>
      <w:proofErr w:type="gramStart"/>
      <w:r w:rsidR="00F76F95">
        <w:rPr>
          <w:rFonts w:ascii="Arial Black" w:hAnsi="Arial Black"/>
          <w:sz w:val="18"/>
        </w:rPr>
        <w:t>aus folgenden</w:t>
      </w:r>
      <w:proofErr w:type="gramEnd"/>
      <w:r w:rsidR="00E944E1">
        <w:rPr>
          <w:rFonts w:ascii="Arial Black" w:hAnsi="Arial Black"/>
          <w:sz w:val="18"/>
        </w:rPr>
        <w:t xml:space="preserve">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F76F95">
        <w:rPr>
          <w:rFonts w:ascii="Arial Black" w:hAnsi="Arial Black"/>
          <w:color w:val="000000"/>
          <w:sz w:val="18"/>
        </w:rPr>
        <w:t>be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22512BA2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</w:t>
      </w:r>
      <w:proofErr w:type="spellStart"/>
      <w:r w:rsidR="006C326E">
        <w:rPr>
          <w:szCs w:val="18"/>
        </w:rPr>
        <w:t>BerlAVG</w:t>
      </w:r>
      <w:proofErr w:type="spellEnd"/>
      <w:r w:rsidR="006C326E">
        <w:rPr>
          <w:szCs w:val="18"/>
        </w:rPr>
        <w:t xml:space="preserve">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1F03A17F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 xml:space="preserve">das </w:t>
      </w:r>
      <w:proofErr w:type="gramStart"/>
      <w:r w:rsidRPr="00842F0E">
        <w:rPr>
          <w:rFonts w:ascii="Arial" w:hAnsi="Arial"/>
          <w:sz w:val="18"/>
          <w:szCs w:val="18"/>
        </w:rPr>
        <w:t>Angebot  des</w:t>
      </w:r>
      <w:proofErr w:type="gramEnd"/>
      <w:r w:rsidRPr="00842F0E">
        <w:rPr>
          <w:rFonts w:ascii="Arial" w:hAnsi="Arial"/>
          <w:sz w:val="18"/>
          <w:szCs w:val="18"/>
        </w:rPr>
        <w:t xml:space="preserve"> Bieters (inkl. sämtlicher geforderter Angaben, Nachweise und Eigenerklärungen zur   </w:t>
      </w:r>
      <w:r w:rsidRPr="00842F0E">
        <w:rPr>
          <w:rFonts w:ascii="Arial" w:hAnsi="Arial"/>
          <w:sz w:val="18"/>
          <w:szCs w:val="18"/>
        </w:rPr>
        <w:br/>
        <w:t>Eignung)</w:t>
      </w:r>
    </w:p>
    <w:p w14:paraId="69574F17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558209E9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78C30057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6BF0FB7E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40B5541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16ED149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125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2DCA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BE7F7F" w:rsidRPr="00BE7F7F" w14:paraId="78A4E460" w14:textId="77777777" w:rsidTr="00BE7F7F">
        <w:trPr>
          <w:trHeight w:val="170"/>
        </w:trPr>
        <w:tc>
          <w:tcPr>
            <w:tcW w:w="958" w:type="dxa"/>
            <w:shd w:val="clear" w:color="auto" w:fill="auto"/>
          </w:tcPr>
          <w:p w14:paraId="076872B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05A754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11AF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031687D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68DA24F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82B50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255E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2ADF2CC5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12650AF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1460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86BE0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395DC721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EC5447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0DE0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86FD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6696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9632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  <w:tr w:rsidR="00BE7F7F" w:rsidRPr="00BE7F7F" w14:paraId="0BE9E789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5DAD0F68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5017D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0A27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49AA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FF43F" w14:textId="77777777" w:rsidR="00BE7F7F" w:rsidRPr="00BE7F7F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E7F7F" w:rsidRPr="00AE0A8C" w14:paraId="7E7C699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276433A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E9969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21C5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214C4721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0651782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05EB500D" w14:textId="77777777" w:rsidR="00BE7F7F" w:rsidRPr="000C0EE3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b/>
          <w:sz w:val="22"/>
          <w:szCs w:val="22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>
        <w:rPr>
          <w:rFonts w:ascii="Arial" w:hAnsi="Arial"/>
          <w:b/>
          <w:sz w:val="22"/>
          <w:szCs w:val="22"/>
        </w:rPr>
        <w:t xml:space="preserve">                                    </w:t>
      </w:r>
    </w:p>
    <w:p w14:paraId="2F6AAAD0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proofErr w:type="gramStart"/>
      <w:r w:rsidRPr="00CC1284">
        <w:rPr>
          <w:rFonts w:ascii="Arial" w:hAnsi="Arial"/>
          <w:b/>
          <w:sz w:val="16"/>
          <w:szCs w:val="16"/>
        </w:rPr>
        <w:t>Ort,</w:t>
      </w:r>
      <w:r w:rsidR="00551C5B">
        <w:rPr>
          <w:rFonts w:ascii="Arial" w:hAnsi="Arial"/>
          <w:b/>
          <w:sz w:val="16"/>
          <w:szCs w:val="16"/>
        </w:rPr>
        <w:t xml:space="preserve">   </w:t>
      </w:r>
      <w:proofErr w:type="gramEnd"/>
      <w:r w:rsidR="00551C5B">
        <w:rPr>
          <w:rFonts w:ascii="Arial" w:hAnsi="Arial"/>
          <w:b/>
          <w:sz w:val="16"/>
          <w:szCs w:val="16"/>
        </w:rPr>
        <w:t xml:space="preserve">        </w:t>
      </w:r>
      <w:r w:rsidRPr="00CC1284">
        <w:rPr>
          <w:rFonts w:ascii="Arial" w:hAnsi="Arial"/>
          <w:b/>
          <w:sz w:val="16"/>
          <w:szCs w:val="16"/>
        </w:rPr>
        <w:t xml:space="preserve">     Datum                          </w:t>
      </w:r>
      <w:r w:rsidRPr="00CC1284">
        <w:rPr>
          <w:rFonts w:ascii="Arial" w:hAnsi="Arial"/>
          <w:b/>
          <w:sz w:val="16"/>
          <w:szCs w:val="16"/>
        </w:rPr>
        <w:tab/>
        <w:t xml:space="preserve">            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2A27A7DC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4E5F6289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lastRenderedPageBreak/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94C4" w14:textId="77777777" w:rsidR="00B3595D" w:rsidRDefault="00B3595D">
      <w:r>
        <w:separator/>
      </w:r>
    </w:p>
  </w:endnote>
  <w:endnote w:type="continuationSeparator" w:id="0">
    <w:p w14:paraId="445EA2E2" w14:textId="77777777" w:rsidR="00B3595D" w:rsidRDefault="00B3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7C17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2BE6" w14:textId="77777777" w:rsidR="00B3595D" w:rsidRDefault="00B3595D">
      <w:r>
        <w:separator/>
      </w:r>
    </w:p>
  </w:footnote>
  <w:footnote w:type="continuationSeparator" w:id="0">
    <w:p w14:paraId="3404A4E2" w14:textId="77777777" w:rsidR="00B3595D" w:rsidRDefault="00B35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5CFF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82AE8"/>
    <w:rsid w:val="000A27DC"/>
    <w:rsid w:val="000C0EE3"/>
    <w:rsid w:val="000C72CB"/>
    <w:rsid w:val="000D4CE4"/>
    <w:rsid w:val="00115F72"/>
    <w:rsid w:val="00150A36"/>
    <w:rsid w:val="001574D1"/>
    <w:rsid w:val="001A086F"/>
    <w:rsid w:val="00215927"/>
    <w:rsid w:val="00247C5A"/>
    <w:rsid w:val="0029272C"/>
    <w:rsid w:val="00293036"/>
    <w:rsid w:val="002A2CD0"/>
    <w:rsid w:val="002A6CAD"/>
    <w:rsid w:val="002D6A38"/>
    <w:rsid w:val="002F0651"/>
    <w:rsid w:val="002F6AF8"/>
    <w:rsid w:val="00306471"/>
    <w:rsid w:val="00347E9E"/>
    <w:rsid w:val="00352413"/>
    <w:rsid w:val="00370972"/>
    <w:rsid w:val="0038761D"/>
    <w:rsid w:val="003C3D97"/>
    <w:rsid w:val="003E230A"/>
    <w:rsid w:val="003E27AE"/>
    <w:rsid w:val="00437E2A"/>
    <w:rsid w:val="00442277"/>
    <w:rsid w:val="0046093D"/>
    <w:rsid w:val="00477788"/>
    <w:rsid w:val="004C1D3A"/>
    <w:rsid w:val="004C28D0"/>
    <w:rsid w:val="004D7CF2"/>
    <w:rsid w:val="004F6BB1"/>
    <w:rsid w:val="005118B3"/>
    <w:rsid w:val="00512241"/>
    <w:rsid w:val="00551C5B"/>
    <w:rsid w:val="00566714"/>
    <w:rsid w:val="005A7F3A"/>
    <w:rsid w:val="005D0DA1"/>
    <w:rsid w:val="005D6A3B"/>
    <w:rsid w:val="00607010"/>
    <w:rsid w:val="00630A72"/>
    <w:rsid w:val="00653E13"/>
    <w:rsid w:val="00662E1F"/>
    <w:rsid w:val="00693597"/>
    <w:rsid w:val="006B06EA"/>
    <w:rsid w:val="006B5548"/>
    <w:rsid w:val="006C326E"/>
    <w:rsid w:val="006D0381"/>
    <w:rsid w:val="00703028"/>
    <w:rsid w:val="00703A0C"/>
    <w:rsid w:val="0072605E"/>
    <w:rsid w:val="0073792F"/>
    <w:rsid w:val="00742439"/>
    <w:rsid w:val="007464DB"/>
    <w:rsid w:val="00763C4A"/>
    <w:rsid w:val="00770A17"/>
    <w:rsid w:val="0077134F"/>
    <w:rsid w:val="00810C37"/>
    <w:rsid w:val="008230A1"/>
    <w:rsid w:val="008310A7"/>
    <w:rsid w:val="0083180F"/>
    <w:rsid w:val="00836117"/>
    <w:rsid w:val="00836796"/>
    <w:rsid w:val="00842F0E"/>
    <w:rsid w:val="008916E3"/>
    <w:rsid w:val="008B18D1"/>
    <w:rsid w:val="008C74AC"/>
    <w:rsid w:val="00903DC1"/>
    <w:rsid w:val="00914438"/>
    <w:rsid w:val="0093733B"/>
    <w:rsid w:val="00945CE8"/>
    <w:rsid w:val="00954939"/>
    <w:rsid w:val="0098148A"/>
    <w:rsid w:val="009D0DD8"/>
    <w:rsid w:val="009F188C"/>
    <w:rsid w:val="009F500E"/>
    <w:rsid w:val="00A63394"/>
    <w:rsid w:val="00A677DB"/>
    <w:rsid w:val="00AA029F"/>
    <w:rsid w:val="00AA3494"/>
    <w:rsid w:val="00AB4ABF"/>
    <w:rsid w:val="00B25229"/>
    <w:rsid w:val="00B3595D"/>
    <w:rsid w:val="00B626CD"/>
    <w:rsid w:val="00BD6B9A"/>
    <w:rsid w:val="00BE4FA1"/>
    <w:rsid w:val="00BE7F7F"/>
    <w:rsid w:val="00C20763"/>
    <w:rsid w:val="00C3702E"/>
    <w:rsid w:val="00C81DCF"/>
    <w:rsid w:val="00C85152"/>
    <w:rsid w:val="00CB31DF"/>
    <w:rsid w:val="00D64C78"/>
    <w:rsid w:val="00D9683A"/>
    <w:rsid w:val="00E42F08"/>
    <w:rsid w:val="00E75113"/>
    <w:rsid w:val="00E944E1"/>
    <w:rsid w:val="00EC6DB8"/>
    <w:rsid w:val="00ED3081"/>
    <w:rsid w:val="00EE7820"/>
    <w:rsid w:val="00F31CE2"/>
    <w:rsid w:val="00F619B0"/>
    <w:rsid w:val="00F76F95"/>
    <w:rsid w:val="00FA144C"/>
    <w:rsid w:val="00FD3F83"/>
    <w:rsid w:val="00FD5872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001D12"/>
  <w15:chartTrackingRefBased/>
  <w15:docId w15:val="{342BA883-53C1-417D-8F5B-D15A68F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character" w:customStyle="1" w:styleId="KopfzeileZchn">
    <w:name w:val="Kopfzeile Zchn"/>
    <w:basedOn w:val="Absatz-Standardschriftart"/>
    <w:link w:val="Kopfzeile"/>
    <w:rsid w:val="00292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2</Pages>
  <Words>276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Mojahed, Sharareh</cp:lastModifiedBy>
  <cp:revision>2</cp:revision>
  <cp:lastPrinted>2007-08-30T12:19:00Z</cp:lastPrinted>
  <dcterms:created xsi:type="dcterms:W3CDTF">2026-07-30T15:19:00Z</dcterms:created>
  <dcterms:modified xsi:type="dcterms:W3CDTF">2026-07-30T15:19:00Z</dcterms:modified>
</cp:coreProperties>
</file>